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A5" w:rsidRPr="00CD73D0" w:rsidRDefault="001173A5" w:rsidP="00CD73D0">
      <w:pPr>
        <w:pStyle w:val="PlainText"/>
        <w:jc w:val="center"/>
        <w:rPr>
          <w:rFonts w:eastAsia="黑体" w:cs="Times New Roman"/>
          <w:b/>
          <w:bCs/>
          <w:kern w:val="0"/>
        </w:rPr>
      </w:pPr>
      <w:r w:rsidRPr="004447C3">
        <w:rPr>
          <w:rFonts w:eastAsia="黑体" w:cs="黑体" w:hint="eastAsia"/>
          <w:b/>
          <w:bCs/>
        </w:rPr>
        <w:t>湖北省预防医学科学院</w:t>
      </w:r>
      <w:r w:rsidRPr="004447C3">
        <w:rPr>
          <w:rFonts w:eastAsia="黑体"/>
          <w:b/>
          <w:bCs/>
        </w:rPr>
        <w:t>/</w:t>
      </w:r>
      <w:r w:rsidRPr="004447C3">
        <w:rPr>
          <w:rFonts w:eastAsia="黑体" w:cs="黑体" w:hint="eastAsia"/>
          <w:b/>
          <w:bCs/>
        </w:rPr>
        <w:t>疾病预防控制中心伦理委员会</w:t>
      </w:r>
    </w:p>
    <w:p w:rsidR="001173A5" w:rsidRPr="00CD73D0" w:rsidRDefault="001173A5" w:rsidP="00CD73D0">
      <w:pPr>
        <w:jc w:val="center"/>
        <w:rPr>
          <w:rFonts w:ascii="黑体" w:eastAsia="黑体" w:hAnsi="黑体" w:cs="Times New Roman"/>
          <w:b/>
          <w:bCs/>
          <w:sz w:val="28"/>
          <w:szCs w:val="28"/>
        </w:rPr>
      </w:pPr>
      <w:r w:rsidRPr="0070104F">
        <w:rPr>
          <w:rFonts w:ascii="黑体" w:eastAsia="黑体" w:hAnsi="黑体" w:cs="黑体" w:hint="eastAsia"/>
          <w:b/>
          <w:bCs/>
          <w:sz w:val="28"/>
          <w:szCs w:val="28"/>
        </w:rPr>
        <w:t>送审文件清单</w:t>
      </w:r>
    </w:p>
    <w:p w:rsidR="001173A5" w:rsidRPr="00047BB0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cs="Times New Roman"/>
          <w:b/>
          <w:bCs/>
        </w:rPr>
      </w:pPr>
      <w:r w:rsidRPr="00047BB0">
        <w:rPr>
          <w:rFonts w:ascii="宋体" w:hAnsi="宋体" w:cs="宋体" w:hint="eastAsia"/>
          <w:b/>
          <w:bCs/>
        </w:rPr>
        <w:t>一、初始审查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047BB0">
        <w:rPr>
          <w:rFonts w:ascii="宋体" w:hAnsi="宋体" w:cs="宋体"/>
          <w:b/>
          <w:bCs/>
        </w:rPr>
        <w:t>1</w:t>
      </w:r>
      <w:r w:rsidRPr="00047BB0">
        <w:rPr>
          <w:rFonts w:ascii="宋体" w:hAnsi="宋体" w:cs="宋体" w:hint="eastAsia"/>
          <w:b/>
          <w:bCs/>
        </w:rPr>
        <w:t>．初始审查申请·药物临床试验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初始审查申请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申请者签名并注明日期</w:t>
      </w:r>
      <w:r w:rsidRPr="00047BB0">
        <w:rPr>
          <w:rFonts w:ascii="宋体" w:hAnsi="宋体" w:cs="宋体"/>
        </w:rPr>
        <w:t>)</w:t>
      </w:r>
    </w:p>
    <w:p w:rsidR="001173A5" w:rsidRPr="00B87477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申办方临床试验委托函</w:t>
      </w:r>
    </w:p>
    <w:p w:rsidR="001173A5" w:rsidRPr="007F7FEF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国家食品药品监督管理</w:t>
      </w:r>
      <w:r>
        <w:rPr>
          <w:rFonts w:ascii="宋体" w:hAnsi="宋体" w:cs="宋体" w:hint="eastAsia"/>
        </w:rPr>
        <w:t>总</w:t>
      </w:r>
      <w:r w:rsidRPr="00047BB0">
        <w:rPr>
          <w:rFonts w:ascii="宋体" w:hAnsi="宋体" w:cs="宋体" w:hint="eastAsia"/>
        </w:rPr>
        <w:t>局临床研究批件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中国食品药品检定研究院药品检验报告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临床研究方案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知情同意书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招募受试者的材料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病例报告表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预防接种日记卡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研究者手册</w:t>
      </w:r>
    </w:p>
    <w:p w:rsidR="001173A5" w:rsidRPr="00047BB0" w:rsidRDefault="001173A5" w:rsidP="00CD73D0">
      <w:pPr>
        <w:numPr>
          <w:ilvl w:val="0"/>
          <w:numId w:val="2"/>
        </w:numPr>
        <w:adjustRightInd w:val="0"/>
        <w:snapToGrid w:val="0"/>
        <w:spacing w:line="360" w:lineRule="exact"/>
        <w:rPr>
          <w:rFonts w:ascii="宋体" w:cs="Times New Roman"/>
        </w:rPr>
      </w:pPr>
      <w:r>
        <w:rPr>
          <w:rFonts w:ascii="宋体" w:hAnsi="宋体" w:cs="宋体" w:hint="eastAsia"/>
        </w:rPr>
        <w:t>操作手册摘要，包括获得并证明知情同意过程的描述；向受试者提供的因参与研究而给予的任何补偿（包括交通费、检验营养费、误工补偿费和医疗保健）的说明；对受试者的保险项目；受试者因参加临床试验而受到损害的治疗费用、补偿和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赔偿费安排的说明；注明版本日期</w:t>
      </w:r>
    </w:p>
    <w:p w:rsidR="001173A5" w:rsidRPr="00B87477" w:rsidRDefault="001173A5" w:rsidP="00CD73D0">
      <w:pPr>
        <w:numPr>
          <w:ilvl w:val="0"/>
          <w:numId w:val="2"/>
        </w:numPr>
        <w:adjustRightInd w:val="0"/>
        <w:snapToGrid w:val="0"/>
        <w:spacing w:line="360" w:lineRule="exact"/>
        <w:rPr>
          <w:rFonts w:ascii="宋体" w:cs="Times New Roman"/>
        </w:rPr>
      </w:pPr>
      <w:r>
        <w:rPr>
          <w:rFonts w:ascii="宋体" w:hAnsi="宋体" w:cs="宋体"/>
        </w:rPr>
        <w:t xml:space="preserve"> </w:t>
      </w:r>
      <w:r w:rsidRPr="00047BB0">
        <w:rPr>
          <w:rFonts w:ascii="宋体" w:hAnsi="宋体" w:cs="宋体" w:hint="eastAsia"/>
        </w:rPr>
        <w:t>研究者：研究经济利益声明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主要研究者专业履历</w:t>
      </w:r>
      <w:r>
        <w:rPr>
          <w:rFonts w:ascii="宋体" w:hAnsi="宋体" w:cs="宋体" w:hint="eastAsia"/>
        </w:rPr>
        <w:t>（附</w:t>
      </w:r>
      <w:r>
        <w:rPr>
          <w:rFonts w:ascii="宋体" w:hAnsi="宋体" w:cs="宋体"/>
        </w:rPr>
        <w:t>GCP</w:t>
      </w:r>
      <w:r>
        <w:rPr>
          <w:rFonts w:ascii="宋体" w:hAnsi="宋体" w:cs="宋体" w:hint="eastAsia"/>
        </w:rPr>
        <w:t>培训证书复印件）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组长单位伦理委员会批件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其他伦理委员会对申请研究项目的重要决定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</w:t>
      </w:r>
    </w:p>
    <w:p w:rsidR="001173A5" w:rsidRPr="00DC06EC" w:rsidRDefault="001173A5" w:rsidP="00CD73D0">
      <w:pPr>
        <w:spacing w:line="420" w:lineRule="atLeast"/>
        <w:ind w:firstLine="422"/>
        <w:rPr>
          <w:rFonts w:ascii="宋体" w:cs="Times New Roman"/>
          <w:b/>
          <w:bCs/>
        </w:rPr>
      </w:pPr>
      <w:r w:rsidRPr="00DC06EC">
        <w:rPr>
          <w:rFonts w:ascii="宋体" w:hAnsi="宋体" w:cs="宋体"/>
          <w:b/>
          <w:bCs/>
        </w:rPr>
        <w:t>2.</w:t>
      </w:r>
      <w:r w:rsidRPr="00DC06EC">
        <w:rPr>
          <w:rFonts w:ascii="宋体" w:hAnsi="宋体" w:cs="宋体" w:hint="eastAsia"/>
          <w:b/>
          <w:bCs/>
        </w:rPr>
        <w:t>初始审查申请</w:t>
      </w:r>
      <w:r w:rsidRPr="00DC06EC">
        <w:rPr>
          <w:rFonts w:ascii="宋体" w:hAnsi="宋体" w:cs="宋体"/>
          <w:b/>
          <w:bCs/>
        </w:rPr>
        <w:t>(</w:t>
      </w:r>
      <w:r w:rsidRPr="00DC06EC">
        <w:rPr>
          <w:rFonts w:ascii="宋体" w:hAnsi="宋体" w:cs="宋体" w:hint="eastAsia"/>
          <w:b/>
          <w:bCs/>
        </w:rPr>
        <w:t>医疗器械临床试验</w:t>
      </w:r>
      <w:r w:rsidRPr="00DC06EC">
        <w:rPr>
          <w:rFonts w:ascii="宋体" w:hAnsi="宋体" w:cs="宋体"/>
          <w:b/>
          <w:bCs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初始审查申请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申请者签名并注明日期</w:t>
      </w:r>
      <w:r w:rsidRPr="00047BB0">
        <w:rPr>
          <w:rFonts w:ascii="宋体" w:hAnsi="宋体" w:cs="宋体"/>
        </w:rPr>
        <w:t>)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7F7FEF">
        <w:rPr>
          <w:rFonts w:ascii="宋体" w:hAnsi="宋体" w:cs="宋体" w:hint="eastAsia"/>
        </w:rPr>
        <w:t>·</w:t>
      </w:r>
      <w:r w:rsidRPr="007F7FEF">
        <w:rPr>
          <w:rFonts w:ascii="宋体" w:hAnsi="宋体" w:cs="宋体"/>
          <w:color w:val="FF0000"/>
        </w:rPr>
        <w:t xml:space="preserve">  </w:t>
      </w:r>
      <w:r w:rsidRPr="001B4EB4">
        <w:rPr>
          <w:rFonts w:ascii="宋体" w:hAnsi="宋体" w:cs="宋体" w:hint="eastAsia"/>
        </w:rPr>
        <w:t>国家食品药品监督管理局临床研究批件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注册产品标准或相应的国家、行业标准</w:t>
      </w:r>
    </w:p>
    <w:p w:rsidR="001173A5" w:rsidRPr="007F7FEF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产品质量检测报告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医疗器械动物实验报告</w:t>
      </w:r>
    </w:p>
    <w:p w:rsidR="001173A5" w:rsidRPr="00B87477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医疗器械说明书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临床研究方案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知情同意书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招募受试者的材料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</w:t>
      </w:r>
      <w:r>
        <w:rPr>
          <w:rFonts w:ascii="宋体" w:hAnsi="宋体" w:cs="宋体"/>
        </w:rPr>
        <w:t>/</w:t>
      </w:r>
      <w:r w:rsidRPr="00047BB0">
        <w:rPr>
          <w:rFonts w:ascii="宋体" w:hAnsi="宋体" w:cs="宋体" w:hint="eastAsia"/>
        </w:rPr>
        <w:t>版本日期</w:t>
      </w:r>
      <w:r w:rsidRPr="00047BB0">
        <w:rPr>
          <w:rFonts w:ascii="宋体" w:hAnsi="宋体" w:cs="宋体"/>
        </w:rPr>
        <w:t>)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病例报告表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研究者手册</w:t>
      </w:r>
    </w:p>
    <w:p w:rsidR="001173A5" w:rsidRPr="00B87477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研究者：研究经济利益声明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1B4EB4">
        <w:rPr>
          <w:rFonts w:ascii="宋体" w:hAnsi="宋体" w:cs="宋体" w:hint="eastAsia"/>
        </w:rPr>
        <w:t>主要研究者专业履历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其他伦理委员会对申请研究项目的重要决定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3</w:t>
      </w:r>
      <w:r w:rsidRPr="00047BB0">
        <w:rPr>
          <w:rFonts w:ascii="宋体" w:hAnsi="宋体" w:cs="宋体"/>
          <w:b/>
          <w:bCs/>
        </w:rPr>
        <w:t xml:space="preserve">. </w:t>
      </w:r>
      <w:r w:rsidRPr="00047BB0">
        <w:rPr>
          <w:rFonts w:ascii="宋体" w:hAnsi="宋体" w:cs="宋体" w:hint="eastAsia"/>
          <w:b/>
          <w:bCs/>
        </w:rPr>
        <w:t>初始审查申请·临床科研课题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初始审查申请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申请者签名并注明日期</w:t>
      </w:r>
      <w:r w:rsidRPr="00047BB0">
        <w:rPr>
          <w:rFonts w:ascii="宋体" w:hAnsi="宋体" w:cs="宋体"/>
        </w:rPr>
        <w:t>)</w:t>
      </w:r>
    </w:p>
    <w:p w:rsidR="001173A5" w:rsidRPr="005E297B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科研项目批文／任务书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临床研究方案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知情同意书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招募受试者的材料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病例报告表</w:t>
      </w:r>
    </w:p>
    <w:p w:rsidR="001173A5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研究者手册</w:t>
      </w:r>
    </w:p>
    <w:p w:rsidR="001173A5" w:rsidRPr="005E297B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研究者：研究经济利益声明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主要研究者专业履历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组长单位伦理委员会批件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其他伦理委员会对申请研究项目的重要决定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  <w:b/>
          <w:bCs/>
        </w:rPr>
      </w:pPr>
    </w:p>
    <w:p w:rsidR="001173A5" w:rsidRPr="00047BB0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cs="Times New Roman"/>
          <w:b/>
          <w:bCs/>
        </w:rPr>
      </w:pPr>
      <w:r w:rsidRPr="00047BB0">
        <w:rPr>
          <w:rFonts w:ascii="宋体" w:hAnsi="宋体" w:cs="宋体" w:hint="eastAsia"/>
          <w:b/>
          <w:bCs/>
        </w:rPr>
        <w:t>二、跟踪审查</w:t>
      </w:r>
    </w:p>
    <w:p w:rsidR="001173A5" w:rsidRPr="00531AA3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/>
          <w:b/>
          <w:bCs/>
        </w:rPr>
        <w:t>1</w:t>
      </w:r>
      <w:r w:rsidRPr="00531AA3">
        <w:rPr>
          <w:rFonts w:ascii="宋体" w:hAnsi="宋体" w:cs="宋体" w:hint="eastAsia"/>
          <w:b/>
          <w:bCs/>
        </w:rPr>
        <w:t>．修正案审查申请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修正案审查申请</w:t>
      </w:r>
      <w:r>
        <w:rPr>
          <w:rFonts w:ascii="宋体" w:hAnsi="宋体" w:cs="宋体" w:hint="eastAsia"/>
        </w:rPr>
        <w:t>表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临床研究方案修正说明页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修正的临床研究方案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</w:t>
      </w:r>
      <w:r>
        <w:rPr>
          <w:rFonts w:ascii="宋体" w:hAnsi="宋体" w:cs="宋体" w:hint="eastAsia"/>
        </w:rPr>
        <w:t>本</w:t>
      </w:r>
      <w:r w:rsidRPr="00047BB0">
        <w:rPr>
          <w:rFonts w:ascii="宋体" w:hAnsi="宋体" w:cs="宋体" w:hint="eastAsia"/>
        </w:rPr>
        <w:t>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修正的知情同意书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修正的招募材料</w:t>
      </w:r>
      <w:r w:rsidRPr="00047BB0"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注明版本号／版本日</w:t>
      </w:r>
      <w:r w:rsidRPr="00047BB0">
        <w:rPr>
          <w:rFonts w:ascii="宋体" w:hAnsi="宋体" w:cs="宋体" w:hint="eastAsia"/>
        </w:rPr>
        <w:t>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</w:t>
      </w:r>
    </w:p>
    <w:p w:rsidR="001173A5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</w:p>
    <w:p w:rsidR="001173A5" w:rsidRPr="00531AA3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/>
          <w:b/>
          <w:bCs/>
        </w:rPr>
        <w:t>2.</w:t>
      </w:r>
      <w:r>
        <w:rPr>
          <w:rFonts w:ascii="宋体" w:hAnsi="宋体" w:cs="宋体"/>
          <w:b/>
          <w:bCs/>
        </w:rPr>
        <w:t xml:space="preserve"> </w:t>
      </w:r>
      <w:r w:rsidRPr="00531AA3">
        <w:rPr>
          <w:rFonts w:ascii="宋体" w:hAnsi="宋体" w:cs="宋体" w:hint="eastAsia"/>
          <w:b/>
          <w:bCs/>
        </w:rPr>
        <w:t>研究进展报告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研究进展</w:t>
      </w:r>
      <w:r w:rsidRPr="00047BB0">
        <w:rPr>
          <w:rFonts w:ascii="宋体" w:hAnsi="宋体" w:cs="宋体" w:hint="eastAsia"/>
        </w:rPr>
        <w:t>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多中心临床研究各中心研究进展汇总报告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组长单位伦理委员会的年度／定期跟踪审查的决定文件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</w:rPr>
      </w:pPr>
    </w:p>
    <w:p w:rsidR="001173A5" w:rsidRPr="00531AA3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/>
          <w:b/>
          <w:bCs/>
        </w:rPr>
        <w:t>3.</w:t>
      </w:r>
      <w:r>
        <w:rPr>
          <w:rFonts w:ascii="宋体" w:hAnsi="宋体" w:cs="宋体"/>
          <w:b/>
          <w:bCs/>
        </w:rPr>
        <w:t xml:space="preserve"> </w:t>
      </w:r>
      <w:r w:rsidRPr="00531AA3">
        <w:rPr>
          <w:rFonts w:ascii="宋体" w:hAnsi="宋体" w:cs="宋体" w:hint="eastAsia"/>
          <w:b/>
          <w:bCs/>
        </w:rPr>
        <w:t>严重不良事件报告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严重</w:t>
      </w:r>
      <w:r>
        <w:rPr>
          <w:rFonts w:ascii="宋体" w:hAnsi="宋体" w:cs="宋体" w:hint="eastAsia"/>
        </w:rPr>
        <w:t>不</w:t>
      </w:r>
      <w:r w:rsidRPr="00047BB0">
        <w:rPr>
          <w:rFonts w:ascii="宋体" w:hAnsi="宋体" w:cs="宋体" w:hint="eastAsia"/>
        </w:rPr>
        <w:t>良事件报告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</w:t>
      </w:r>
      <w:r w:rsidRPr="00047BB0">
        <w:rPr>
          <w:rFonts w:ascii="宋体" w:hAnsi="宋体" w:cs="宋体" w:hint="eastAsia"/>
        </w:rPr>
        <w:t>其他伦理委员会对其中心的非预期药物严重不良反应审查意见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</w:rPr>
      </w:pPr>
    </w:p>
    <w:p w:rsidR="001173A5" w:rsidRPr="00531AA3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/>
          <w:b/>
          <w:bCs/>
        </w:rPr>
        <w:t>4.</w:t>
      </w:r>
      <w:r>
        <w:rPr>
          <w:rFonts w:ascii="宋体" w:hAnsi="宋体" w:cs="宋体"/>
          <w:b/>
          <w:bCs/>
        </w:rPr>
        <w:t xml:space="preserve"> </w:t>
      </w:r>
      <w:r w:rsidRPr="00531AA3">
        <w:rPr>
          <w:rFonts w:ascii="宋体" w:hAnsi="宋体" w:cs="宋体" w:hint="eastAsia"/>
          <w:b/>
          <w:bCs/>
        </w:rPr>
        <w:t>违背方案报告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</w:t>
      </w:r>
      <w:r w:rsidRPr="00047BB0">
        <w:rPr>
          <w:rFonts w:ascii="宋体" w:hAnsi="宋体" w:cs="宋体" w:hint="eastAsia"/>
        </w:rPr>
        <w:t>违背方案报告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</w:rPr>
      </w:pPr>
    </w:p>
    <w:p w:rsidR="001173A5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/>
          <w:b/>
          <w:bCs/>
        </w:rPr>
        <w:t>5.</w:t>
      </w:r>
      <w:r>
        <w:rPr>
          <w:rFonts w:ascii="宋体" w:hAnsi="宋体" w:cs="宋体"/>
          <w:b/>
          <w:bCs/>
        </w:rPr>
        <w:t xml:space="preserve"> </w:t>
      </w:r>
      <w:r w:rsidRPr="00531AA3">
        <w:rPr>
          <w:rFonts w:ascii="宋体" w:hAnsi="宋体" w:cs="宋体" w:hint="eastAsia"/>
          <w:b/>
          <w:bCs/>
        </w:rPr>
        <w:t>暂停／终止研究报告</w:t>
      </w:r>
    </w:p>
    <w:p w:rsidR="001173A5" w:rsidRPr="00531AA3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  <w:b/>
          <w:bCs/>
        </w:rPr>
      </w:pPr>
      <w:r w:rsidRPr="00047BB0">
        <w:rPr>
          <w:rFonts w:ascii="宋体" w:hAnsi="宋体" w:cs="宋体" w:hint="eastAsia"/>
        </w:rPr>
        <w:t>·</w:t>
      </w:r>
      <w:r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暂停／终止研究报告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研究总结报告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</w:rPr>
      </w:pPr>
    </w:p>
    <w:p w:rsidR="001173A5" w:rsidRPr="00531AA3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/>
          <w:b/>
          <w:bCs/>
        </w:rPr>
        <w:t xml:space="preserve">6. </w:t>
      </w:r>
      <w:r w:rsidRPr="00531AA3">
        <w:rPr>
          <w:rFonts w:ascii="宋体" w:hAnsi="宋体" w:cs="宋体" w:hint="eastAsia"/>
          <w:b/>
          <w:bCs/>
        </w:rPr>
        <w:t>研究完成报告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研究完成报告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  <w:b/>
          <w:bCs/>
        </w:rPr>
      </w:pPr>
    </w:p>
    <w:p w:rsidR="001173A5" w:rsidRPr="00047BB0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cs="Times New Roman"/>
          <w:b/>
          <w:bCs/>
        </w:rPr>
      </w:pPr>
      <w:r w:rsidRPr="00047BB0">
        <w:rPr>
          <w:rFonts w:ascii="宋体" w:hAnsi="宋体" w:cs="宋体" w:hint="eastAsia"/>
          <w:b/>
          <w:bCs/>
        </w:rPr>
        <w:t>三、复审</w:t>
      </w:r>
    </w:p>
    <w:p w:rsidR="001173A5" w:rsidRPr="00531AA3" w:rsidRDefault="001173A5" w:rsidP="00CD73D0">
      <w:pPr>
        <w:adjustRightInd w:val="0"/>
        <w:snapToGrid w:val="0"/>
        <w:spacing w:line="360" w:lineRule="exact"/>
        <w:ind w:firstLine="422"/>
        <w:rPr>
          <w:rFonts w:ascii="宋体" w:cs="Times New Roman"/>
          <w:b/>
          <w:bCs/>
        </w:rPr>
      </w:pPr>
      <w:r w:rsidRPr="00531AA3">
        <w:rPr>
          <w:rFonts w:ascii="宋体" w:hAnsi="宋体" w:cs="宋体" w:hint="eastAsia"/>
          <w:b/>
          <w:bCs/>
        </w:rPr>
        <w:t>复审申请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复审申请</w:t>
      </w:r>
      <w:r>
        <w:rPr>
          <w:rFonts w:ascii="宋体" w:hAnsi="宋体" w:cs="宋体" w:hint="eastAsia"/>
        </w:rPr>
        <w:t>表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修正的临床研究方案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修正的知情同意书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hAnsi="宋体" w:cs="宋体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修正的招募材料</w:t>
      </w:r>
      <w:r w:rsidRPr="00047BB0">
        <w:rPr>
          <w:rFonts w:ascii="宋体" w:hAnsi="宋体" w:cs="宋体"/>
        </w:rPr>
        <w:t>(</w:t>
      </w:r>
      <w:r w:rsidRPr="00047BB0">
        <w:rPr>
          <w:rFonts w:ascii="宋体" w:hAnsi="宋体" w:cs="宋体" w:hint="eastAsia"/>
        </w:rPr>
        <w:t>注明版本号／版本日期</w:t>
      </w:r>
      <w:r w:rsidRPr="00047BB0">
        <w:rPr>
          <w:rFonts w:ascii="宋体" w:hAnsi="宋体" w:cs="宋体"/>
        </w:rPr>
        <w:t>)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其他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  <w:b/>
          <w:bCs/>
        </w:rPr>
      </w:pPr>
    </w:p>
    <w:p w:rsidR="001173A5" w:rsidRPr="00047BB0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cs="Times New Roman"/>
          <w:b/>
          <w:bCs/>
        </w:rPr>
      </w:pPr>
      <w:r w:rsidRPr="00047BB0">
        <w:rPr>
          <w:rFonts w:ascii="宋体" w:hAnsi="宋体" w:cs="宋体" w:hint="eastAsia"/>
          <w:b/>
          <w:bCs/>
        </w:rPr>
        <w:t>四、免除审查</w:t>
      </w:r>
    </w:p>
    <w:p w:rsidR="001173A5" w:rsidRPr="00531AA3" w:rsidRDefault="001173A5" w:rsidP="00DC06EC">
      <w:pPr>
        <w:adjustRightInd w:val="0"/>
        <w:snapToGrid w:val="0"/>
        <w:spacing w:line="360" w:lineRule="exact"/>
        <w:ind w:firstLineChars="193" w:firstLine="3168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1.</w:t>
      </w:r>
      <w:r w:rsidRPr="00531AA3">
        <w:rPr>
          <w:rFonts w:ascii="宋体" w:hAnsi="宋体" w:cs="宋体" w:hint="eastAsia"/>
          <w:b/>
          <w:bCs/>
        </w:rPr>
        <w:t>免除审查申请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 w:rsidRPr="00047BB0">
        <w:rPr>
          <w:rFonts w:ascii="宋体" w:hAnsi="宋体" w:cs="宋体" w:hint="eastAsia"/>
        </w:rPr>
        <w:t>免除审查申请</w:t>
      </w:r>
      <w:r>
        <w:rPr>
          <w:rFonts w:ascii="宋体" w:hAnsi="宋体" w:cs="宋体" w:hint="eastAsia"/>
        </w:rPr>
        <w:t>表</w:t>
      </w:r>
    </w:p>
    <w:p w:rsidR="001173A5" w:rsidRPr="00531AA3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hAnsi="宋体" w:cs="宋体"/>
        </w:rPr>
      </w:pPr>
      <w:r w:rsidRPr="00047BB0">
        <w:rPr>
          <w:rFonts w:ascii="宋体" w:hAnsi="宋体" w:cs="宋体" w:hint="eastAsia"/>
          <w:b/>
          <w:bCs/>
        </w:rPr>
        <w:t>·</w:t>
      </w:r>
      <w:r w:rsidRPr="00047BB0">
        <w:rPr>
          <w:rFonts w:ascii="宋体" w:hAnsi="宋体" w:cs="宋体"/>
          <w:b/>
          <w:bCs/>
        </w:rPr>
        <w:t xml:space="preserve">  </w:t>
      </w:r>
      <w:r w:rsidRPr="00531AA3">
        <w:rPr>
          <w:rFonts w:ascii="宋体" w:hAnsi="宋体" w:cs="宋体" w:hint="eastAsia"/>
        </w:rPr>
        <w:t>临床研究方案</w:t>
      </w:r>
      <w:r w:rsidRPr="00531AA3">
        <w:rPr>
          <w:rFonts w:ascii="宋体" w:hAnsi="宋体" w:cs="宋体"/>
        </w:rPr>
        <w:t>(</w:t>
      </w:r>
      <w:r w:rsidRPr="00531AA3">
        <w:rPr>
          <w:rFonts w:ascii="宋体" w:hAnsi="宋体" w:cs="宋体" w:hint="eastAsia"/>
        </w:rPr>
        <w:t>注明版本号／版本日期</w:t>
      </w:r>
      <w:r w:rsidRPr="00531AA3">
        <w:rPr>
          <w:rFonts w:ascii="宋体" w:hAnsi="宋体" w:cs="宋体"/>
        </w:rPr>
        <w:t>)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</w:rPr>
      </w:pPr>
    </w:p>
    <w:p w:rsidR="001173A5" w:rsidRPr="00531AA3" w:rsidRDefault="001173A5" w:rsidP="00DC06EC">
      <w:pPr>
        <w:adjustRightInd w:val="0"/>
        <w:snapToGrid w:val="0"/>
        <w:spacing w:line="360" w:lineRule="exact"/>
        <w:ind w:firstLineChars="193" w:firstLine="3168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2.</w:t>
      </w:r>
      <w:r>
        <w:rPr>
          <w:rFonts w:ascii="宋体" w:hAnsi="宋体" w:cs="宋体" w:hint="eastAsia"/>
          <w:b/>
          <w:bCs/>
        </w:rPr>
        <w:t>免除知情同意</w:t>
      </w:r>
      <w:r w:rsidRPr="00531AA3">
        <w:rPr>
          <w:rFonts w:ascii="宋体" w:hAnsi="宋体" w:cs="宋体" w:hint="eastAsia"/>
          <w:b/>
          <w:bCs/>
        </w:rPr>
        <w:t>申请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免除知情同意</w:t>
      </w:r>
      <w:r w:rsidRPr="00047BB0">
        <w:rPr>
          <w:rFonts w:ascii="宋体" w:hAnsi="宋体" w:cs="宋体" w:hint="eastAsia"/>
        </w:rPr>
        <w:t>申请</w:t>
      </w:r>
      <w:r>
        <w:rPr>
          <w:rFonts w:ascii="宋体" w:hAnsi="宋体" w:cs="宋体" w:hint="eastAsia"/>
        </w:rPr>
        <w:t>表</w:t>
      </w:r>
    </w:p>
    <w:p w:rsidR="001173A5" w:rsidRPr="00531AA3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hAnsi="宋体" w:cs="宋体"/>
        </w:rPr>
      </w:pPr>
      <w:r w:rsidRPr="00047BB0">
        <w:rPr>
          <w:rFonts w:ascii="宋体" w:hAnsi="宋体" w:cs="宋体" w:hint="eastAsia"/>
          <w:b/>
          <w:bCs/>
        </w:rPr>
        <w:t>·</w:t>
      </w:r>
      <w:r w:rsidRPr="00047BB0">
        <w:rPr>
          <w:rFonts w:ascii="宋体" w:hAnsi="宋体" w:cs="宋体"/>
          <w:b/>
          <w:bCs/>
        </w:rPr>
        <w:t xml:space="preserve">  </w:t>
      </w:r>
      <w:r w:rsidRPr="00531AA3">
        <w:rPr>
          <w:rFonts w:ascii="宋体" w:hAnsi="宋体" w:cs="宋体" w:hint="eastAsia"/>
        </w:rPr>
        <w:t>临床研究方案</w:t>
      </w:r>
      <w:r w:rsidRPr="00531AA3">
        <w:rPr>
          <w:rFonts w:ascii="宋体" w:hAnsi="宋体" w:cs="宋体"/>
        </w:rPr>
        <w:t>(</w:t>
      </w:r>
      <w:r w:rsidRPr="00531AA3">
        <w:rPr>
          <w:rFonts w:ascii="宋体" w:hAnsi="宋体" w:cs="宋体" w:hint="eastAsia"/>
        </w:rPr>
        <w:t>注明版本号／版本日期</w:t>
      </w:r>
      <w:r w:rsidRPr="00531AA3">
        <w:rPr>
          <w:rFonts w:ascii="宋体" w:hAnsi="宋体" w:cs="宋体"/>
        </w:rPr>
        <w:t>)</w:t>
      </w:r>
    </w:p>
    <w:p w:rsidR="001173A5" w:rsidRDefault="001173A5" w:rsidP="00CD73D0">
      <w:pPr>
        <w:adjustRightInd w:val="0"/>
        <w:snapToGrid w:val="0"/>
        <w:spacing w:line="360" w:lineRule="exact"/>
        <w:rPr>
          <w:rFonts w:ascii="宋体" w:cs="Times New Roman"/>
        </w:rPr>
      </w:pPr>
    </w:p>
    <w:p w:rsidR="001173A5" w:rsidRPr="00531AA3" w:rsidRDefault="001173A5" w:rsidP="00DC06EC">
      <w:pPr>
        <w:adjustRightInd w:val="0"/>
        <w:snapToGrid w:val="0"/>
        <w:spacing w:line="360" w:lineRule="exact"/>
        <w:ind w:firstLineChars="193" w:firstLine="3168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3.</w:t>
      </w:r>
      <w:r>
        <w:rPr>
          <w:rFonts w:ascii="宋体" w:hAnsi="宋体" w:cs="宋体" w:hint="eastAsia"/>
          <w:b/>
          <w:bCs/>
        </w:rPr>
        <w:t>免除知情同意书签字</w:t>
      </w:r>
      <w:r w:rsidRPr="00531AA3">
        <w:rPr>
          <w:rFonts w:ascii="宋体" w:hAnsi="宋体" w:cs="宋体" w:hint="eastAsia"/>
          <w:b/>
          <w:bCs/>
        </w:rPr>
        <w:t>申请</w:t>
      </w:r>
    </w:p>
    <w:p w:rsidR="001173A5" w:rsidRPr="00047BB0" w:rsidRDefault="001173A5" w:rsidP="00CD73D0">
      <w:pPr>
        <w:adjustRightInd w:val="0"/>
        <w:snapToGrid w:val="0"/>
        <w:spacing w:line="360" w:lineRule="exact"/>
        <w:ind w:firstLine="420"/>
        <w:rPr>
          <w:rFonts w:ascii="宋体" w:cs="Times New Roman"/>
        </w:rPr>
      </w:pPr>
      <w:r w:rsidRPr="00047BB0">
        <w:rPr>
          <w:rFonts w:ascii="宋体" w:hAnsi="宋体" w:cs="宋体" w:hint="eastAsia"/>
        </w:rPr>
        <w:t>·</w:t>
      </w:r>
      <w:r w:rsidRPr="00047BB0"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免除知情同意书签字</w:t>
      </w:r>
      <w:r w:rsidRPr="00047BB0">
        <w:rPr>
          <w:rFonts w:ascii="宋体" w:hAnsi="宋体" w:cs="宋体" w:hint="eastAsia"/>
        </w:rPr>
        <w:t>申请</w:t>
      </w:r>
      <w:r>
        <w:rPr>
          <w:rFonts w:ascii="宋体" w:hAnsi="宋体" w:cs="宋体" w:hint="eastAsia"/>
        </w:rPr>
        <w:t>表</w:t>
      </w:r>
    </w:p>
    <w:p w:rsidR="001173A5" w:rsidRPr="00531AA3" w:rsidRDefault="001173A5" w:rsidP="00DC06EC">
      <w:pPr>
        <w:adjustRightInd w:val="0"/>
        <w:snapToGrid w:val="0"/>
        <w:spacing w:line="360" w:lineRule="exact"/>
        <w:ind w:firstLineChars="196" w:firstLine="31680"/>
        <w:rPr>
          <w:rFonts w:ascii="宋体" w:hAnsi="宋体" w:cs="宋体"/>
        </w:rPr>
      </w:pPr>
      <w:r w:rsidRPr="00047BB0">
        <w:rPr>
          <w:rFonts w:ascii="宋体" w:hAnsi="宋体" w:cs="宋体" w:hint="eastAsia"/>
          <w:b/>
          <w:bCs/>
        </w:rPr>
        <w:t>·</w:t>
      </w:r>
      <w:r w:rsidRPr="00047BB0">
        <w:rPr>
          <w:rFonts w:ascii="宋体" w:hAnsi="宋体" w:cs="宋体"/>
          <w:b/>
          <w:bCs/>
        </w:rPr>
        <w:t xml:space="preserve">  </w:t>
      </w:r>
      <w:r w:rsidRPr="00531AA3">
        <w:rPr>
          <w:rFonts w:ascii="宋体" w:hAnsi="宋体" w:cs="宋体" w:hint="eastAsia"/>
        </w:rPr>
        <w:t>临床研究方案</w:t>
      </w:r>
      <w:r w:rsidRPr="00531AA3">
        <w:rPr>
          <w:rFonts w:ascii="宋体" w:hAnsi="宋体" w:cs="宋体"/>
        </w:rPr>
        <w:t>(</w:t>
      </w:r>
      <w:r w:rsidRPr="00531AA3">
        <w:rPr>
          <w:rFonts w:ascii="宋体" w:hAnsi="宋体" w:cs="宋体" w:hint="eastAsia"/>
        </w:rPr>
        <w:t>注明版本号／版本日期</w:t>
      </w:r>
      <w:r w:rsidRPr="00531AA3">
        <w:rPr>
          <w:rFonts w:ascii="宋体" w:hAnsi="宋体" w:cs="宋体"/>
        </w:rPr>
        <w:t>)</w:t>
      </w:r>
    </w:p>
    <w:p w:rsidR="001173A5" w:rsidRPr="00CD73D0" w:rsidRDefault="001173A5" w:rsidP="001938A0">
      <w:pPr>
        <w:rPr>
          <w:rFonts w:ascii="宋体" w:cs="Times New Roman"/>
        </w:rPr>
      </w:pPr>
    </w:p>
    <w:sectPr w:rsidR="001173A5" w:rsidRPr="00CD73D0" w:rsidSect="0079572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3A5" w:rsidRDefault="001173A5" w:rsidP="00CE38D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173A5" w:rsidRDefault="001173A5" w:rsidP="00CE38D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3A5" w:rsidRDefault="001173A5" w:rsidP="00CE38D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173A5" w:rsidRDefault="001173A5" w:rsidP="00CE38D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A5" w:rsidRPr="00CD73D0" w:rsidRDefault="001173A5" w:rsidP="00FE7065">
    <w:pPr>
      <w:pStyle w:val="Header"/>
      <w:ind w:firstLineChars="50" w:firstLine="31680"/>
      <w:jc w:val="both"/>
      <w:rPr>
        <w:rFonts w:cs="Times New Roman"/>
      </w:rPr>
    </w:pPr>
    <w:r>
      <w:rPr>
        <w:rFonts w:cs="宋体" w:hint="eastAsia"/>
      </w:rPr>
      <w:t>送审文件清单</w:t>
    </w:r>
    <w:r>
      <w:t xml:space="preserve">                                                         </w:t>
    </w:r>
    <w:r>
      <w:rPr>
        <w:rFonts w:cs="宋体" w:hint="eastAsia"/>
      </w:rPr>
      <w:t>文件编号：</w:t>
    </w:r>
    <w:r>
      <w:rPr>
        <w:rFonts w:ascii="Times New Roman" w:hAnsi="Times New Roman" w:cs="Times New Roman"/>
        <w:color w:val="000000"/>
        <w:kern w:val="0"/>
      </w:rPr>
      <w:t>AF/SQ-01/01</w:t>
    </w:r>
    <w:r w:rsidRPr="00425836">
      <w:rPr>
        <w:rFonts w:ascii="Times New Roman" w:hAnsi="Times New Roman" w:cs="Times New Roman"/>
        <w:color w:val="000000"/>
        <w:kern w:val="0"/>
      </w:rPr>
      <w:t>.0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2703"/>
    <w:multiLevelType w:val="hybridMultilevel"/>
    <w:tmpl w:val="8872DE66"/>
    <w:lvl w:ilvl="0" w:tplc="141CC05E">
      <w:numFmt w:val="bullet"/>
      <w:lvlText w:val="·"/>
      <w:lvlJc w:val="left"/>
      <w:pPr>
        <w:ind w:left="78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1">
    <w:nsid w:val="41047613"/>
    <w:multiLevelType w:val="hybridMultilevel"/>
    <w:tmpl w:val="EB329D08"/>
    <w:lvl w:ilvl="0" w:tplc="AB148D1C">
      <w:numFmt w:val="bullet"/>
      <w:lvlText w:val="·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8A0"/>
    <w:rsid w:val="000279B6"/>
    <w:rsid w:val="00047BB0"/>
    <w:rsid w:val="00090891"/>
    <w:rsid w:val="000D0D4C"/>
    <w:rsid w:val="000F361A"/>
    <w:rsid w:val="001173A5"/>
    <w:rsid w:val="001274AB"/>
    <w:rsid w:val="00146164"/>
    <w:rsid w:val="00160021"/>
    <w:rsid w:val="0017455D"/>
    <w:rsid w:val="001938A0"/>
    <w:rsid w:val="001A65B0"/>
    <w:rsid w:val="001B4EB4"/>
    <w:rsid w:val="001E0793"/>
    <w:rsid w:val="00206A74"/>
    <w:rsid w:val="002653BB"/>
    <w:rsid w:val="0028198F"/>
    <w:rsid w:val="00286F4B"/>
    <w:rsid w:val="002964C9"/>
    <w:rsid w:val="002A5BCD"/>
    <w:rsid w:val="002B03DB"/>
    <w:rsid w:val="002D5CA3"/>
    <w:rsid w:val="00331BCA"/>
    <w:rsid w:val="00346924"/>
    <w:rsid w:val="0034787E"/>
    <w:rsid w:val="003754AE"/>
    <w:rsid w:val="00376172"/>
    <w:rsid w:val="003C03E9"/>
    <w:rsid w:val="003D53B0"/>
    <w:rsid w:val="003E224C"/>
    <w:rsid w:val="003F535F"/>
    <w:rsid w:val="00400D4C"/>
    <w:rsid w:val="00420500"/>
    <w:rsid w:val="00425836"/>
    <w:rsid w:val="00425F19"/>
    <w:rsid w:val="00442DEB"/>
    <w:rsid w:val="004447C3"/>
    <w:rsid w:val="0045532E"/>
    <w:rsid w:val="004A3FA3"/>
    <w:rsid w:val="0052133F"/>
    <w:rsid w:val="00531AA3"/>
    <w:rsid w:val="005425A7"/>
    <w:rsid w:val="005469C9"/>
    <w:rsid w:val="00550862"/>
    <w:rsid w:val="00566AA7"/>
    <w:rsid w:val="00584362"/>
    <w:rsid w:val="00590DA4"/>
    <w:rsid w:val="005E297B"/>
    <w:rsid w:val="005F5983"/>
    <w:rsid w:val="00610E90"/>
    <w:rsid w:val="006226EE"/>
    <w:rsid w:val="00631598"/>
    <w:rsid w:val="00644599"/>
    <w:rsid w:val="00695793"/>
    <w:rsid w:val="0070104F"/>
    <w:rsid w:val="00704F3A"/>
    <w:rsid w:val="0074085D"/>
    <w:rsid w:val="007554A8"/>
    <w:rsid w:val="00771304"/>
    <w:rsid w:val="007825AE"/>
    <w:rsid w:val="0079572F"/>
    <w:rsid w:val="007B09BC"/>
    <w:rsid w:val="007B5E0D"/>
    <w:rsid w:val="007D71F3"/>
    <w:rsid w:val="007E5428"/>
    <w:rsid w:val="007F7FEF"/>
    <w:rsid w:val="00832E32"/>
    <w:rsid w:val="008C7DEA"/>
    <w:rsid w:val="008F5DF5"/>
    <w:rsid w:val="0093188F"/>
    <w:rsid w:val="00932EEA"/>
    <w:rsid w:val="0096083C"/>
    <w:rsid w:val="00962445"/>
    <w:rsid w:val="00972F5D"/>
    <w:rsid w:val="009A6E2B"/>
    <w:rsid w:val="009D547D"/>
    <w:rsid w:val="009F6FB8"/>
    <w:rsid w:val="00A1323D"/>
    <w:rsid w:val="00A14AA0"/>
    <w:rsid w:val="00A456FC"/>
    <w:rsid w:val="00A87556"/>
    <w:rsid w:val="00AA7A4B"/>
    <w:rsid w:val="00AC2824"/>
    <w:rsid w:val="00B1115D"/>
    <w:rsid w:val="00B13B41"/>
    <w:rsid w:val="00B15BF3"/>
    <w:rsid w:val="00B16B17"/>
    <w:rsid w:val="00B21514"/>
    <w:rsid w:val="00B256C0"/>
    <w:rsid w:val="00B77363"/>
    <w:rsid w:val="00B87477"/>
    <w:rsid w:val="00BA5095"/>
    <w:rsid w:val="00BA6F43"/>
    <w:rsid w:val="00BF1B66"/>
    <w:rsid w:val="00C65157"/>
    <w:rsid w:val="00C93F89"/>
    <w:rsid w:val="00CD39BA"/>
    <w:rsid w:val="00CD73D0"/>
    <w:rsid w:val="00CE38DF"/>
    <w:rsid w:val="00D07C36"/>
    <w:rsid w:val="00D543AA"/>
    <w:rsid w:val="00D6616F"/>
    <w:rsid w:val="00D81870"/>
    <w:rsid w:val="00DC06EC"/>
    <w:rsid w:val="00DC0D2B"/>
    <w:rsid w:val="00DD0C57"/>
    <w:rsid w:val="00E00391"/>
    <w:rsid w:val="00E033FC"/>
    <w:rsid w:val="00E36E8C"/>
    <w:rsid w:val="00E40201"/>
    <w:rsid w:val="00E41986"/>
    <w:rsid w:val="00E52E87"/>
    <w:rsid w:val="00EB7873"/>
    <w:rsid w:val="00EC64F2"/>
    <w:rsid w:val="00F65DC8"/>
    <w:rsid w:val="00F741B1"/>
    <w:rsid w:val="00F9162C"/>
    <w:rsid w:val="00F97762"/>
    <w:rsid w:val="00FA6F63"/>
    <w:rsid w:val="00FE7065"/>
    <w:rsid w:val="00FF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2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E3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38D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E3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38DF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CD73D0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D73D0"/>
    <w:rPr>
      <w:rFonts w:ascii="宋体" w:hAnsi="Courier New" w:cs="宋体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223</Words>
  <Characters>1272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3</cp:revision>
  <dcterms:created xsi:type="dcterms:W3CDTF">2014-07-17T07:19:00Z</dcterms:created>
  <dcterms:modified xsi:type="dcterms:W3CDTF">2014-08-25T09:36:00Z</dcterms:modified>
</cp:coreProperties>
</file>